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2409"/>
        <w:gridCol w:w="1561"/>
        <w:gridCol w:w="14"/>
        <w:gridCol w:w="252"/>
        <w:gridCol w:w="18"/>
        <w:gridCol w:w="365"/>
        <w:gridCol w:w="535"/>
        <w:gridCol w:w="540"/>
        <w:gridCol w:w="360"/>
        <w:gridCol w:w="360"/>
        <w:gridCol w:w="2520"/>
      </w:tblGrid>
      <w:tr w:rsidR="00081723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81723" w:rsidRDefault="00081723" w:rsidP="00655A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Извещение</w:t>
            </w:r>
          </w:p>
        </w:tc>
        <w:tc>
          <w:tcPr>
            <w:tcW w:w="6525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81723" w:rsidRPr="00655A7A" w:rsidRDefault="00655A7A" w:rsidP="00655A7A">
            <w:pPr>
              <w:ind w:right="40"/>
              <w:jc w:val="right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Форма № ПД-4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55A7A" w:rsidRPr="00655A7A" w:rsidRDefault="00655A7A" w:rsidP="00774D2E">
            <w:pPr>
              <w:ind w:right="40"/>
              <w:jc w:val="both"/>
              <w:rPr>
                <w:bCs/>
                <w:sz w:val="16"/>
                <w:szCs w:val="16"/>
                <w:lang w:val="en-US"/>
              </w:rPr>
            </w:pPr>
            <w:r w:rsidRPr="00655A7A">
              <w:object w:dxaOrig="1081" w:dyaOrig="9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6pt;height:20.5pt" o:ole="" fillcolor="window">
                  <v:imagedata r:id="rId5" o:title=""/>
                </v:shape>
                <o:OLEObject Type="Embed" ProgID="Word.Document.8" ShapeID="_x0000_i1026" DrawAspect="Content" ObjectID="_1489230746" r:id="rId6"/>
              </w:objec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774D2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A7A" w:rsidRPr="004A0430" w:rsidRDefault="00655A7A" w:rsidP="00774D2E">
            <w:pPr>
              <w:jc w:val="both"/>
              <w:rPr>
                <w:b/>
                <w:bCs/>
                <w:sz w:val="16"/>
                <w:szCs w:val="16"/>
              </w:rPr>
            </w:pPr>
            <w:r w:rsidRPr="004A0430">
              <w:rPr>
                <w:b/>
                <w:sz w:val="18"/>
                <w:szCs w:val="18"/>
              </w:rPr>
              <w:t>УФК по Московской области (</w:t>
            </w:r>
            <w:proofErr w:type="gramStart"/>
            <w:r w:rsidRPr="004A0430">
              <w:rPr>
                <w:b/>
                <w:sz w:val="18"/>
                <w:szCs w:val="18"/>
              </w:rPr>
              <w:t>л</w:t>
            </w:r>
            <w:proofErr w:type="gramEnd"/>
            <w:r w:rsidRPr="004A0430">
              <w:rPr>
                <w:b/>
                <w:sz w:val="18"/>
                <w:szCs w:val="18"/>
              </w:rPr>
              <w:t>/сч 04482000980 Министерство социальной защиты населения Московской области)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55A7A" w:rsidRPr="00C232F7" w:rsidRDefault="00655A7A" w:rsidP="00655A7A">
            <w:pPr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(наименование получателя платежа)</w:t>
            </w:r>
          </w:p>
        </w:tc>
      </w:tr>
      <w:tr w:rsidR="00162F4B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2F4B" w:rsidRDefault="00162F4B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10" w:type="dxa"/>
            <w:gridSpan w:val="5"/>
            <w:tcBorders>
              <w:top w:val="nil"/>
              <w:left w:val="single" w:sz="8" w:space="0" w:color="auto"/>
              <w:bottom w:val="single" w:sz="4" w:space="0" w:color="auto"/>
            </w:tcBorders>
          </w:tcPr>
          <w:p w:rsidR="00162F4B" w:rsidRPr="004A0430" w:rsidRDefault="00162F4B" w:rsidP="00114A0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4A0430">
              <w:rPr>
                <w:b/>
                <w:bCs/>
                <w:sz w:val="18"/>
                <w:szCs w:val="18"/>
              </w:rPr>
              <w:t>7714097791</w:t>
            </w:r>
          </w:p>
        </w:tc>
        <w:tc>
          <w:tcPr>
            <w:tcW w:w="4315" w:type="dxa"/>
            <w:gridSpan w:val="5"/>
            <w:tcBorders>
              <w:top w:val="nil"/>
              <w:bottom w:val="single" w:sz="4" w:space="0" w:color="auto"/>
              <w:right w:val="single" w:sz="8" w:space="0" w:color="auto"/>
            </w:tcBorders>
          </w:tcPr>
          <w:p w:rsidR="00162F4B" w:rsidRPr="004A0430" w:rsidRDefault="00162F4B" w:rsidP="00114A0F">
            <w:pPr>
              <w:ind w:left="67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4A0430">
              <w:rPr>
                <w:b/>
                <w:bCs/>
                <w:sz w:val="18"/>
                <w:szCs w:val="18"/>
              </w:rPr>
              <w:t>№4010181060000001010</w:t>
            </w:r>
            <w:r w:rsidRPr="004A043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</w:tr>
      <w:tr w:rsidR="00114A0F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14A0F" w:rsidRDefault="00114A0F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10" w:type="dxa"/>
            <w:gridSpan w:val="5"/>
            <w:tcBorders>
              <w:top w:val="single" w:sz="4" w:space="0" w:color="auto"/>
              <w:left w:val="single" w:sz="8" w:space="0" w:color="auto"/>
            </w:tcBorders>
          </w:tcPr>
          <w:p w:rsidR="00114A0F" w:rsidRPr="00C232F7" w:rsidRDefault="00114A0F" w:rsidP="00114A0F">
            <w:pPr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(ИНН получателя платежа)</w:t>
            </w:r>
          </w:p>
        </w:tc>
        <w:tc>
          <w:tcPr>
            <w:tcW w:w="4315" w:type="dxa"/>
            <w:gridSpan w:val="5"/>
            <w:tcBorders>
              <w:right w:val="single" w:sz="8" w:space="0" w:color="auto"/>
            </w:tcBorders>
          </w:tcPr>
          <w:p w:rsidR="00114A0F" w:rsidRPr="00C232F7" w:rsidRDefault="00114A0F" w:rsidP="00114A0F">
            <w:pPr>
              <w:ind w:left="67"/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(номер счета получателя платежа)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A7A" w:rsidRPr="004A0430" w:rsidRDefault="00655A7A" w:rsidP="00114A0F">
            <w:pPr>
              <w:jc w:val="center"/>
              <w:rPr>
                <w:b/>
                <w:bCs/>
                <w:sz w:val="18"/>
                <w:szCs w:val="18"/>
              </w:rPr>
            </w:pPr>
            <w:r w:rsidRPr="004A0430">
              <w:rPr>
                <w:b/>
                <w:bCs/>
                <w:sz w:val="18"/>
                <w:szCs w:val="18"/>
              </w:rPr>
              <w:t>Отделение 1 Московского ГТУ Банка России  г. Москва, 705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Pr="00114A0F" w:rsidRDefault="00655A7A" w:rsidP="00114A0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C232F7">
              <w:rPr>
                <w:bCs/>
                <w:sz w:val="16"/>
                <w:szCs w:val="16"/>
              </w:rPr>
              <w:t xml:space="preserve">(наименование банка </w:t>
            </w:r>
            <w:r w:rsidR="00114A0F">
              <w:rPr>
                <w:bCs/>
                <w:sz w:val="16"/>
                <w:szCs w:val="16"/>
              </w:rPr>
              <w:t>получателя платежа)</w:t>
            </w:r>
          </w:p>
        </w:tc>
      </w:tr>
      <w:tr w:rsidR="004A0430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A0430" w:rsidRDefault="004A0430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5" w:type="dxa"/>
            <w:gridSpan w:val="4"/>
            <w:tcBorders>
              <w:top w:val="nil"/>
              <w:left w:val="single" w:sz="8" w:space="0" w:color="auto"/>
              <w:bottom w:val="nil"/>
            </w:tcBorders>
          </w:tcPr>
          <w:p w:rsidR="004A0430" w:rsidRDefault="004A0430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БИК</w:t>
            </w:r>
            <w:r w:rsidRPr="00A37AB4">
              <w:rPr>
                <w:bCs/>
                <w:sz w:val="16"/>
                <w:szCs w:val="16"/>
              </w:rPr>
              <w:t xml:space="preserve"> 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044583001</w:t>
            </w:r>
          </w:p>
        </w:tc>
        <w:tc>
          <w:tcPr>
            <w:tcW w:w="1800" w:type="dxa"/>
            <w:gridSpan w:val="4"/>
            <w:tcBorders>
              <w:top w:val="nil"/>
              <w:bottom w:val="nil"/>
            </w:tcBorders>
          </w:tcPr>
          <w:p w:rsidR="004A0430" w:rsidRDefault="004A0430" w:rsidP="004A0430">
            <w:pPr>
              <w:ind w:left="2"/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КПП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504701001</w:t>
            </w: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single" w:sz="8" w:space="0" w:color="auto"/>
            </w:tcBorders>
          </w:tcPr>
          <w:p w:rsidR="004A0430" w:rsidRDefault="004A0430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КБК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831113</w:t>
            </w:r>
            <w:r w:rsidR="002C0917">
              <w:rPr>
                <w:b/>
                <w:bCs/>
                <w:sz w:val="18"/>
                <w:szCs w:val="18"/>
                <w:u w:val="single"/>
              </w:rPr>
              <w:t>01992020000</w:t>
            </w:r>
            <w:r w:rsidR="00781000">
              <w:rPr>
                <w:b/>
                <w:bCs/>
                <w:sz w:val="18"/>
                <w:szCs w:val="18"/>
                <w:u w:val="single"/>
              </w:rPr>
              <w:t>130</w:t>
            </w:r>
          </w:p>
        </w:tc>
      </w:tr>
      <w:tr w:rsidR="004A0430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A0430" w:rsidRDefault="004A0430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5" w:type="dxa"/>
            <w:gridSpan w:val="8"/>
            <w:tcBorders>
              <w:top w:val="nil"/>
              <w:left w:val="single" w:sz="8" w:space="0" w:color="auto"/>
              <w:bottom w:val="nil"/>
            </w:tcBorders>
          </w:tcPr>
          <w:p w:rsidR="004A0430" w:rsidRPr="00A92591" w:rsidRDefault="004A0430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КБК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C232F7">
              <w:rPr>
                <w:bCs/>
                <w:sz w:val="16"/>
                <w:szCs w:val="16"/>
              </w:rPr>
              <w:t>расходов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E74774">
              <w:rPr>
                <w:b/>
                <w:bCs/>
                <w:sz w:val="18"/>
                <w:szCs w:val="18"/>
                <w:u w:val="single"/>
              </w:rPr>
              <w:t>021-1006-1220602</w:t>
            </w:r>
            <w:r w:rsidR="00772716">
              <w:rPr>
                <w:b/>
                <w:bCs/>
                <w:sz w:val="18"/>
                <w:szCs w:val="18"/>
                <w:u w:val="single"/>
              </w:rPr>
              <w:t>-242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-226</w:t>
            </w: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single" w:sz="8" w:space="0" w:color="auto"/>
            </w:tcBorders>
          </w:tcPr>
          <w:p w:rsidR="004A0430" w:rsidRPr="00A92591" w:rsidRDefault="00772716" w:rsidP="004A0430">
            <w:pPr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ОКТМО</w:t>
            </w:r>
            <w:r w:rsidR="004A0430">
              <w:rPr>
                <w:b/>
                <w:bCs/>
                <w:sz w:val="16"/>
                <w:szCs w:val="16"/>
              </w:rPr>
              <w:t xml:space="preserve"> </w:t>
            </w:r>
            <w:r w:rsidR="004A0430" w:rsidRPr="00A24A8C">
              <w:rPr>
                <w:b/>
                <w:bCs/>
                <w:sz w:val="18"/>
                <w:szCs w:val="18"/>
                <w:u w:val="single"/>
              </w:rPr>
              <w:t>46</w:t>
            </w:r>
            <w:r>
              <w:rPr>
                <w:b/>
                <w:bCs/>
                <w:sz w:val="18"/>
                <w:szCs w:val="18"/>
                <w:u w:val="single"/>
              </w:rPr>
              <w:t>734000001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55A7A" w:rsidRPr="004A0430" w:rsidRDefault="00655A7A" w:rsidP="00081723">
            <w:pPr>
              <w:jc w:val="center"/>
              <w:rPr>
                <w:b/>
                <w:bCs/>
                <w:sz w:val="18"/>
                <w:szCs w:val="18"/>
              </w:rPr>
            </w:pPr>
            <w:r w:rsidRPr="004A0430">
              <w:rPr>
                <w:b/>
                <w:bCs/>
                <w:sz w:val="18"/>
                <w:szCs w:val="18"/>
              </w:rPr>
              <w:fldChar w:fldCharType="begin">
                <w:ffData>
                  <w:name w:val="KSZN"/>
                  <w:enabled/>
                  <w:calcOnExit w:val="0"/>
                  <w:textInput/>
                </w:ffData>
              </w:fldChar>
            </w:r>
            <w:bookmarkStart w:id="0" w:name="KSZN"/>
            <w:r w:rsidRPr="004A0430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4A0430">
              <w:rPr>
                <w:b/>
                <w:bCs/>
                <w:sz w:val="18"/>
                <w:szCs w:val="18"/>
              </w:rPr>
            </w:r>
            <w:r w:rsidRPr="004A0430">
              <w:rPr>
                <w:b/>
                <w:bCs/>
                <w:sz w:val="18"/>
                <w:szCs w:val="18"/>
              </w:rPr>
              <w:fldChar w:fldCharType="separate"/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A7A" w:rsidRPr="00655A7A" w:rsidRDefault="00655A7A" w:rsidP="004A0430">
            <w:pPr>
              <w:jc w:val="center"/>
              <w:rPr>
                <w:b/>
                <w:bCs/>
                <w:sz w:val="16"/>
                <w:szCs w:val="16"/>
              </w:rPr>
            </w:pPr>
            <w:r w:rsidRPr="00655A7A">
              <w:rPr>
                <w:b/>
                <w:bCs/>
                <w:sz w:val="16"/>
                <w:szCs w:val="16"/>
              </w:rPr>
              <w:t>повторное изготовление утраченной социальной карты жителя Московской обл.</w:t>
            </w:r>
          </w:p>
        </w:tc>
      </w:tr>
      <w:tr w:rsidR="00655A7A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Default="00655A7A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55A7A" w:rsidRPr="00C232F7" w:rsidRDefault="00655A7A" w:rsidP="00162F4B">
            <w:pPr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(наименование платежа)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162F4B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ФИО плательщика:</w:t>
            </w:r>
          </w:p>
        </w:tc>
        <w:tc>
          <w:tcPr>
            <w:tcW w:w="4950" w:type="dxa"/>
            <w:gridSpan w:val="8"/>
            <w:tcBorders>
              <w:top w:val="nil"/>
              <w:right w:val="single" w:sz="8" w:space="0" w:color="auto"/>
            </w:tcBorders>
          </w:tcPr>
          <w:p w:rsidR="00A24A8C" w:rsidRPr="00AD2D29" w:rsidRDefault="00A24A8C" w:rsidP="00162F4B">
            <w:pPr>
              <w:jc w:val="both"/>
              <w:rPr>
                <w:bCs/>
                <w:sz w:val="16"/>
                <w:szCs w:val="16"/>
                <w:u w:val="single"/>
              </w:rPr>
            </w:pP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begin">
                <w:ffData>
                  <w:name w:val="FIO"/>
                  <w:enabled/>
                  <w:calcOnExit w:val="0"/>
                  <w:textInput/>
                </w:ffData>
              </w:fldChar>
            </w:r>
            <w:bookmarkStart w:id="1" w:name="FIO"/>
            <w:r w:rsidRPr="00AD2D29">
              <w:rPr>
                <w:b/>
                <w:bCs/>
                <w:sz w:val="16"/>
                <w:szCs w:val="16"/>
                <w:u w:val="single"/>
              </w:rPr>
              <w:instrText xml:space="preserve"> FORMTEXT </w:instrText>
            </w:r>
            <w:r w:rsidRPr="00AD2D29">
              <w:rPr>
                <w:b/>
                <w:bCs/>
                <w:sz w:val="16"/>
                <w:szCs w:val="16"/>
                <w:u w:val="single"/>
              </w:rPr>
            </w: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separate"/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end"/>
            </w:r>
            <w:bookmarkEnd w:id="1"/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114A0F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Адрес проживания:</w:t>
            </w:r>
          </w:p>
        </w:tc>
        <w:bookmarkStart w:id="2" w:name="AdressReg"/>
        <w:tc>
          <w:tcPr>
            <w:tcW w:w="4950" w:type="dxa"/>
            <w:gridSpan w:val="8"/>
            <w:tcBorders>
              <w:top w:val="nil"/>
              <w:bottom w:val="nil"/>
              <w:right w:val="single" w:sz="8" w:space="0" w:color="auto"/>
            </w:tcBorders>
          </w:tcPr>
          <w:p w:rsidR="00A24A8C" w:rsidRPr="00655A7A" w:rsidRDefault="00A24A8C" w:rsidP="00162F4B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fldChar w:fldCharType="begin">
                <w:ffData>
                  <w:name w:val="AdressReg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1C6070"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bookmarkEnd w:id="2"/>
          </w:p>
        </w:tc>
      </w:tr>
      <w:tr w:rsidR="004A0430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A0430" w:rsidRDefault="004A0430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4A0430" w:rsidRPr="00655A7A" w:rsidRDefault="004A0430" w:rsidP="00114A0F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Сумма платежа</w:t>
            </w:r>
          </w:p>
        </w:tc>
        <w:tc>
          <w:tcPr>
            <w:tcW w:w="918" w:type="dxa"/>
            <w:gridSpan w:val="3"/>
            <w:tcBorders>
              <w:top w:val="nil"/>
              <w:bottom w:val="single" w:sz="4" w:space="0" w:color="auto"/>
            </w:tcBorders>
          </w:tcPr>
          <w:p w:rsidR="004A0430" w:rsidRPr="00C500FF" w:rsidRDefault="00C500FF" w:rsidP="00A24A8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4A0430" w:rsidRPr="00A24A8C" w:rsidRDefault="004A0430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="00A24A8C"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:rsidR="004A0430" w:rsidRPr="00A24A8C" w:rsidRDefault="00C500FF" w:rsidP="00A24A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0</w:t>
            </w:r>
            <w:r w:rsidR="00A24A8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A0430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081723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Сумма платы за услуги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A24A8C" w:rsidRPr="00A24A8C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4A8C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655A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081723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Итого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A24A8C" w:rsidRPr="00A24A8C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4A8C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A8C" w:rsidRPr="0084648A" w:rsidRDefault="00A24A8C" w:rsidP="0084648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Подпись плательщика_______________</w:t>
            </w:r>
          </w:p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Pr="00655A7A" w:rsidRDefault="00A24A8C" w:rsidP="00655A7A">
            <w:pPr>
              <w:ind w:right="40"/>
              <w:jc w:val="right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Форма № ПД-4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A8C" w:rsidRPr="00A37AB4" w:rsidRDefault="00A24A8C" w:rsidP="00081723">
            <w:pPr>
              <w:jc w:val="both"/>
              <w:rPr>
                <w:sz w:val="18"/>
                <w:szCs w:val="18"/>
              </w:rPr>
            </w:pPr>
            <w:r>
              <w:object w:dxaOrig="1081" w:dyaOrig="901">
                <v:shape id="_x0000_i1025" type="#_x0000_t75" style="width:26pt;height:20.5pt" o:ole="" fillcolor="window">
                  <v:imagedata r:id="rId5" o:title=""/>
                </v:shape>
                <o:OLEObject Type="Embed" ProgID="Word.Document.8" ShapeID="_x0000_i1025" DrawAspect="Content" ObjectID="_1489230747" r:id="rId7"/>
              </w:objec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A8C" w:rsidRPr="004A0430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  <w:r w:rsidRPr="004A0430">
              <w:rPr>
                <w:b/>
                <w:sz w:val="18"/>
                <w:szCs w:val="18"/>
              </w:rPr>
              <w:t>УФК по Московской области (</w:t>
            </w:r>
            <w:proofErr w:type="gramStart"/>
            <w:r w:rsidRPr="004A0430">
              <w:rPr>
                <w:b/>
                <w:sz w:val="18"/>
                <w:szCs w:val="18"/>
              </w:rPr>
              <w:t>л</w:t>
            </w:r>
            <w:proofErr w:type="gramEnd"/>
            <w:r w:rsidRPr="004A0430">
              <w:rPr>
                <w:b/>
                <w:sz w:val="18"/>
                <w:szCs w:val="18"/>
              </w:rPr>
              <w:t>/сч 04482000980 Министерство социальной защиты населения Московской области)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A8C" w:rsidRPr="00655A7A" w:rsidRDefault="00A24A8C" w:rsidP="00655A7A">
            <w:pPr>
              <w:jc w:val="center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(наименование  получателя  платежа)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10" w:type="dxa"/>
            <w:gridSpan w:val="5"/>
            <w:tcBorders>
              <w:top w:val="nil"/>
              <w:left w:val="single" w:sz="8" w:space="0" w:color="auto"/>
              <w:bottom w:val="single" w:sz="4" w:space="0" w:color="auto"/>
            </w:tcBorders>
          </w:tcPr>
          <w:p w:rsidR="00A24A8C" w:rsidRPr="00162F4B" w:rsidRDefault="00A24A8C" w:rsidP="00114A0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62F4B">
              <w:rPr>
                <w:b/>
                <w:bCs/>
                <w:sz w:val="20"/>
                <w:szCs w:val="20"/>
              </w:rPr>
              <w:t>7714097791</w:t>
            </w:r>
          </w:p>
        </w:tc>
        <w:tc>
          <w:tcPr>
            <w:tcW w:w="4315" w:type="dxa"/>
            <w:gridSpan w:val="5"/>
            <w:tcBorders>
              <w:top w:val="nil"/>
              <w:bottom w:val="single" w:sz="4" w:space="0" w:color="auto"/>
              <w:right w:val="single" w:sz="8" w:space="0" w:color="auto"/>
            </w:tcBorders>
          </w:tcPr>
          <w:p w:rsidR="00A24A8C" w:rsidRPr="00162F4B" w:rsidRDefault="00A24A8C" w:rsidP="00114A0F">
            <w:pPr>
              <w:ind w:left="6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62F4B">
              <w:rPr>
                <w:b/>
                <w:bCs/>
                <w:sz w:val="20"/>
                <w:szCs w:val="20"/>
              </w:rPr>
              <w:t>№4010181060000001010</w:t>
            </w:r>
            <w:r w:rsidRPr="00162F4B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10" w:type="dxa"/>
            <w:gridSpan w:val="5"/>
            <w:tcBorders>
              <w:top w:val="single" w:sz="4" w:space="0" w:color="auto"/>
              <w:left w:val="single" w:sz="8" w:space="0" w:color="auto"/>
            </w:tcBorders>
          </w:tcPr>
          <w:p w:rsidR="00A24A8C" w:rsidRPr="00C232F7" w:rsidRDefault="00A24A8C" w:rsidP="00114A0F">
            <w:pPr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(ИНН получателя платежа)</w:t>
            </w:r>
          </w:p>
        </w:tc>
        <w:tc>
          <w:tcPr>
            <w:tcW w:w="4315" w:type="dxa"/>
            <w:gridSpan w:val="5"/>
            <w:tcBorders>
              <w:right w:val="single" w:sz="8" w:space="0" w:color="auto"/>
            </w:tcBorders>
          </w:tcPr>
          <w:p w:rsidR="00A24A8C" w:rsidRPr="00C232F7" w:rsidRDefault="00A24A8C" w:rsidP="00114A0F">
            <w:pPr>
              <w:ind w:left="67"/>
              <w:jc w:val="center"/>
              <w:rPr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(номер счета получателя платежа)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A8C" w:rsidRPr="00114A0F" w:rsidRDefault="00A24A8C" w:rsidP="00114A0F">
            <w:pPr>
              <w:jc w:val="center"/>
              <w:rPr>
                <w:b/>
                <w:bCs/>
                <w:sz w:val="20"/>
                <w:szCs w:val="20"/>
              </w:rPr>
            </w:pPr>
            <w:r w:rsidRPr="00114A0F">
              <w:rPr>
                <w:b/>
                <w:bCs/>
                <w:sz w:val="20"/>
                <w:szCs w:val="20"/>
              </w:rPr>
              <w:t>Отделение 1 Московского ГТУ Банка России  г. Москва, 705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114A0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Pr="00114A0F" w:rsidRDefault="00A24A8C" w:rsidP="00114A0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C232F7">
              <w:rPr>
                <w:bCs/>
                <w:sz w:val="16"/>
                <w:szCs w:val="16"/>
              </w:rPr>
              <w:t xml:space="preserve">(наименование банка </w:t>
            </w:r>
            <w:r>
              <w:rPr>
                <w:bCs/>
                <w:sz w:val="16"/>
                <w:szCs w:val="16"/>
              </w:rPr>
              <w:t>получателя платежа)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A24A8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5" w:type="dxa"/>
            <w:gridSpan w:val="4"/>
            <w:tcBorders>
              <w:top w:val="nil"/>
              <w:left w:val="single" w:sz="8" w:space="0" w:color="auto"/>
              <w:bottom w:val="nil"/>
            </w:tcBorders>
          </w:tcPr>
          <w:p w:rsidR="00A24A8C" w:rsidRDefault="00A24A8C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БИК</w:t>
            </w:r>
            <w:r w:rsidRPr="00A37AB4">
              <w:rPr>
                <w:bCs/>
                <w:sz w:val="16"/>
                <w:szCs w:val="16"/>
              </w:rPr>
              <w:t xml:space="preserve"> 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044583001</w:t>
            </w:r>
          </w:p>
        </w:tc>
        <w:tc>
          <w:tcPr>
            <w:tcW w:w="1800" w:type="dxa"/>
            <w:gridSpan w:val="4"/>
            <w:tcBorders>
              <w:top w:val="nil"/>
              <w:bottom w:val="nil"/>
            </w:tcBorders>
          </w:tcPr>
          <w:p w:rsidR="00A24A8C" w:rsidRDefault="00A24A8C" w:rsidP="004A0430">
            <w:pPr>
              <w:ind w:left="2"/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КПП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504701001</w:t>
            </w: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single" w:sz="8" w:space="0" w:color="auto"/>
            </w:tcBorders>
          </w:tcPr>
          <w:p w:rsidR="00A24A8C" w:rsidRDefault="00A24A8C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КБК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781000" w:rsidRPr="00A24A8C">
              <w:rPr>
                <w:b/>
                <w:bCs/>
                <w:sz w:val="18"/>
                <w:szCs w:val="18"/>
                <w:u w:val="single"/>
              </w:rPr>
              <w:t>831113</w:t>
            </w:r>
            <w:r w:rsidR="002C0917">
              <w:rPr>
                <w:b/>
                <w:bCs/>
                <w:sz w:val="18"/>
                <w:szCs w:val="18"/>
                <w:u w:val="single"/>
              </w:rPr>
              <w:t>01992020000</w:t>
            </w:r>
            <w:r w:rsidR="00781000">
              <w:rPr>
                <w:b/>
                <w:bCs/>
                <w:sz w:val="18"/>
                <w:szCs w:val="18"/>
                <w:u w:val="single"/>
              </w:rPr>
              <w:t>130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A24A8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5" w:type="dxa"/>
            <w:gridSpan w:val="8"/>
            <w:tcBorders>
              <w:top w:val="nil"/>
              <w:left w:val="single" w:sz="8" w:space="0" w:color="auto"/>
              <w:bottom w:val="nil"/>
            </w:tcBorders>
          </w:tcPr>
          <w:p w:rsidR="00A24A8C" w:rsidRPr="00A92591" w:rsidRDefault="00A24A8C" w:rsidP="004A0430">
            <w:pPr>
              <w:rPr>
                <w:b/>
                <w:bCs/>
                <w:sz w:val="16"/>
                <w:szCs w:val="16"/>
              </w:rPr>
            </w:pPr>
            <w:r w:rsidRPr="00C232F7">
              <w:rPr>
                <w:bCs/>
                <w:sz w:val="16"/>
                <w:szCs w:val="16"/>
              </w:rPr>
              <w:t>КБК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C232F7">
              <w:rPr>
                <w:bCs/>
                <w:sz w:val="16"/>
                <w:szCs w:val="16"/>
              </w:rPr>
              <w:t>расходов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760A94">
              <w:rPr>
                <w:b/>
                <w:bCs/>
                <w:sz w:val="18"/>
                <w:szCs w:val="18"/>
                <w:u w:val="single"/>
              </w:rPr>
              <w:t>021-1006-1220602-242</w:t>
            </w:r>
            <w:r w:rsidRPr="00A24A8C">
              <w:rPr>
                <w:b/>
                <w:bCs/>
                <w:sz w:val="18"/>
                <w:szCs w:val="18"/>
                <w:u w:val="single"/>
              </w:rPr>
              <w:t>-226</w:t>
            </w: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single" w:sz="8" w:space="0" w:color="auto"/>
            </w:tcBorders>
          </w:tcPr>
          <w:p w:rsidR="00A24A8C" w:rsidRPr="00A92591" w:rsidRDefault="00760A94" w:rsidP="004A0430">
            <w:pPr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ОК</w:t>
            </w:r>
            <w:r w:rsidR="00A24A8C" w:rsidRPr="00C232F7">
              <w:rPr>
                <w:bCs/>
                <w:sz w:val="16"/>
                <w:szCs w:val="16"/>
              </w:rPr>
              <w:t>Т</w:t>
            </w:r>
            <w:r>
              <w:rPr>
                <w:bCs/>
                <w:sz w:val="16"/>
                <w:szCs w:val="16"/>
              </w:rPr>
              <w:t>М</w:t>
            </w:r>
            <w:r w:rsidR="00A24A8C" w:rsidRPr="00C232F7">
              <w:rPr>
                <w:bCs/>
                <w:sz w:val="16"/>
                <w:szCs w:val="16"/>
              </w:rPr>
              <w:t>О</w:t>
            </w:r>
            <w:r w:rsidR="00A24A8C">
              <w:rPr>
                <w:b/>
                <w:bCs/>
                <w:sz w:val="16"/>
                <w:szCs w:val="16"/>
              </w:rPr>
              <w:t xml:space="preserve"> </w:t>
            </w:r>
            <w:r w:rsidR="00A24A8C" w:rsidRPr="00A24A8C">
              <w:rPr>
                <w:b/>
                <w:bCs/>
                <w:sz w:val="18"/>
                <w:szCs w:val="18"/>
                <w:u w:val="single"/>
              </w:rPr>
              <w:t>46</w:t>
            </w:r>
            <w:r>
              <w:rPr>
                <w:b/>
                <w:bCs/>
                <w:sz w:val="18"/>
                <w:szCs w:val="18"/>
                <w:u w:val="single"/>
              </w:rPr>
              <w:t>734000001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A8C" w:rsidRPr="004A0430" w:rsidRDefault="00A24A8C" w:rsidP="00831F91">
            <w:pPr>
              <w:jc w:val="center"/>
              <w:rPr>
                <w:b/>
                <w:bCs/>
                <w:sz w:val="18"/>
                <w:szCs w:val="18"/>
              </w:rPr>
            </w:pPr>
            <w:r w:rsidRPr="004A0430">
              <w:rPr>
                <w:b/>
                <w:bCs/>
                <w:sz w:val="18"/>
                <w:szCs w:val="18"/>
              </w:rPr>
              <w:fldChar w:fldCharType="begin">
                <w:ffData>
                  <w:name w:val="KSZN1"/>
                  <w:enabled/>
                  <w:calcOnExit w:val="0"/>
                  <w:textInput/>
                </w:ffData>
              </w:fldChar>
            </w:r>
            <w:bookmarkStart w:id="3" w:name="KSZN1"/>
            <w:r w:rsidRPr="004A0430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4A0430">
              <w:rPr>
                <w:b/>
                <w:bCs/>
                <w:sz w:val="18"/>
                <w:szCs w:val="18"/>
              </w:rPr>
            </w:r>
            <w:r w:rsidRPr="004A0430">
              <w:rPr>
                <w:b/>
                <w:bCs/>
                <w:sz w:val="18"/>
                <w:szCs w:val="18"/>
              </w:rPr>
              <w:fldChar w:fldCharType="separate"/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noProof/>
                <w:sz w:val="18"/>
                <w:szCs w:val="18"/>
              </w:rPr>
              <w:t> </w:t>
            </w:r>
            <w:r w:rsidRPr="004A0430">
              <w:rPr>
                <w:b/>
                <w:bCs/>
                <w:sz w:val="18"/>
                <w:szCs w:val="18"/>
              </w:rPr>
              <w:fldChar w:fldCharType="end"/>
            </w:r>
            <w:bookmarkEnd w:id="3"/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A8C" w:rsidRPr="00774D2E" w:rsidRDefault="00A24A8C" w:rsidP="004A0430">
            <w:pPr>
              <w:jc w:val="center"/>
              <w:rPr>
                <w:b/>
                <w:bCs/>
                <w:sz w:val="16"/>
                <w:szCs w:val="16"/>
              </w:rPr>
            </w:pPr>
            <w:r w:rsidRPr="00774D2E">
              <w:rPr>
                <w:b/>
                <w:bCs/>
                <w:sz w:val="16"/>
                <w:szCs w:val="16"/>
              </w:rPr>
              <w:t>повторное изготовление утраченной социальной карты жителя Московской обл.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Pr="00774D2E" w:rsidRDefault="00A24A8C" w:rsidP="00114A0F">
            <w:pPr>
              <w:jc w:val="center"/>
              <w:rPr>
                <w:bCs/>
                <w:sz w:val="16"/>
                <w:szCs w:val="16"/>
              </w:rPr>
            </w:pPr>
            <w:r w:rsidRPr="00774D2E">
              <w:rPr>
                <w:bCs/>
                <w:sz w:val="16"/>
                <w:szCs w:val="16"/>
              </w:rPr>
              <w:t>(наименование платежа)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655A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Квитанция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</w:tcBorders>
          </w:tcPr>
          <w:p w:rsidR="00A24A8C" w:rsidRPr="001C6070" w:rsidRDefault="00A24A8C" w:rsidP="00081723">
            <w:pPr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774D2E">
              <w:rPr>
                <w:bCs/>
                <w:sz w:val="16"/>
                <w:szCs w:val="16"/>
              </w:rPr>
              <w:t>ФИО плательщика:</w:t>
            </w:r>
          </w:p>
        </w:tc>
        <w:tc>
          <w:tcPr>
            <w:tcW w:w="4964" w:type="dxa"/>
            <w:gridSpan w:val="9"/>
            <w:tcBorders>
              <w:top w:val="nil"/>
              <w:bottom w:val="nil"/>
              <w:right w:val="single" w:sz="8" w:space="0" w:color="auto"/>
            </w:tcBorders>
          </w:tcPr>
          <w:p w:rsidR="00A24A8C" w:rsidRPr="00AD2D29" w:rsidRDefault="00A24A8C" w:rsidP="00114A0F">
            <w:pPr>
              <w:jc w:val="both"/>
              <w:rPr>
                <w:b/>
                <w:bCs/>
                <w:sz w:val="16"/>
                <w:szCs w:val="16"/>
                <w:u w:val="single"/>
                <w:lang w:val="en-US"/>
              </w:rPr>
            </w:pP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begin">
                <w:ffData>
                  <w:name w:val="FIO1"/>
                  <w:enabled/>
                  <w:calcOnExit w:val="0"/>
                  <w:textInput/>
                </w:ffData>
              </w:fldChar>
            </w:r>
            <w:bookmarkStart w:id="4" w:name="FIO1"/>
            <w:r w:rsidRPr="00AD2D29">
              <w:rPr>
                <w:b/>
                <w:bCs/>
                <w:sz w:val="16"/>
                <w:szCs w:val="16"/>
                <w:u w:val="single"/>
              </w:rPr>
              <w:instrText xml:space="preserve"> FORMTEXT </w:instrText>
            </w:r>
            <w:r w:rsidRPr="00AD2D29">
              <w:rPr>
                <w:b/>
                <w:bCs/>
                <w:sz w:val="16"/>
                <w:szCs w:val="16"/>
                <w:u w:val="single"/>
              </w:rPr>
            </w: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separate"/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noProof/>
                <w:sz w:val="16"/>
                <w:szCs w:val="16"/>
                <w:u w:val="single"/>
              </w:rPr>
              <w:t> </w:t>
            </w:r>
            <w:r w:rsidRPr="00AD2D29">
              <w:rPr>
                <w:b/>
                <w:bCs/>
                <w:sz w:val="16"/>
                <w:szCs w:val="16"/>
                <w:u w:val="single"/>
              </w:rPr>
              <w:fldChar w:fldCharType="end"/>
            </w:r>
            <w:bookmarkEnd w:id="4"/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</w:tcBorders>
          </w:tcPr>
          <w:p w:rsidR="00A24A8C" w:rsidRPr="00774D2E" w:rsidRDefault="00A24A8C" w:rsidP="00081723">
            <w:pPr>
              <w:jc w:val="both"/>
              <w:rPr>
                <w:bCs/>
                <w:sz w:val="16"/>
                <w:szCs w:val="16"/>
              </w:rPr>
            </w:pPr>
            <w:r w:rsidRPr="00774D2E">
              <w:rPr>
                <w:bCs/>
                <w:sz w:val="16"/>
                <w:szCs w:val="16"/>
              </w:rPr>
              <w:t>Адрес проживания:</w:t>
            </w:r>
          </w:p>
        </w:tc>
        <w:bookmarkStart w:id="5" w:name="AdressReg1"/>
        <w:tc>
          <w:tcPr>
            <w:tcW w:w="4964" w:type="dxa"/>
            <w:gridSpan w:val="9"/>
            <w:tcBorders>
              <w:top w:val="nil"/>
              <w:bottom w:val="nil"/>
              <w:right w:val="single" w:sz="8" w:space="0" w:color="auto"/>
            </w:tcBorders>
          </w:tcPr>
          <w:p w:rsidR="00A24A8C" w:rsidRPr="00774D2E" w:rsidRDefault="00A24A8C" w:rsidP="00114A0F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fldChar w:fldCharType="begin">
                <w:ffData>
                  <w:name w:val="AdressReg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1C6070"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noProof/>
                <w:sz w:val="16"/>
                <w:szCs w:val="16"/>
              </w:rPr>
              <w:t> 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bookmarkEnd w:id="5"/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A24A8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A24A8C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Сумма платежа</w:t>
            </w:r>
          </w:p>
        </w:tc>
        <w:tc>
          <w:tcPr>
            <w:tcW w:w="918" w:type="dxa"/>
            <w:gridSpan w:val="3"/>
            <w:tcBorders>
              <w:top w:val="nil"/>
              <w:bottom w:val="single" w:sz="4" w:space="0" w:color="auto"/>
            </w:tcBorders>
          </w:tcPr>
          <w:p w:rsidR="00A24A8C" w:rsidRPr="00C500FF" w:rsidRDefault="00C500FF" w:rsidP="00A24A8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A24A8C" w:rsidRPr="00A24A8C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:rsidR="00A24A8C" w:rsidRPr="00A24A8C" w:rsidRDefault="00C500FF" w:rsidP="00A24A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0</w:t>
            </w:r>
            <w:bookmarkStart w:id="6" w:name="_GoBack"/>
            <w:bookmarkEnd w:id="6"/>
            <w:r w:rsidR="00A24A8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4A8C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A24A8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A24A8C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Сумма платы за услуги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A24A8C" w:rsidRPr="00A24A8C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4A8C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1827" w:type="dxa"/>
            <w:gridSpan w:val="3"/>
            <w:tcBorders>
              <w:top w:val="nil"/>
              <w:left w:val="single" w:sz="8" w:space="0" w:color="auto"/>
              <w:bottom w:val="nil"/>
            </w:tcBorders>
          </w:tcPr>
          <w:p w:rsidR="00A24A8C" w:rsidRPr="00655A7A" w:rsidRDefault="00A24A8C" w:rsidP="00A24A8C">
            <w:pPr>
              <w:jc w:val="both"/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Итого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</w:tcPr>
          <w:p w:rsidR="00A24A8C" w:rsidRPr="00A24A8C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руб</w:t>
            </w:r>
            <w:r w:rsidRPr="00A24A8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A8C" w:rsidRPr="00A24A8C" w:rsidRDefault="00A24A8C" w:rsidP="00A24A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4A8C" w:rsidRPr="00655A7A" w:rsidRDefault="00A24A8C" w:rsidP="00A24A8C">
            <w:pPr>
              <w:rPr>
                <w:bCs/>
                <w:sz w:val="16"/>
                <w:szCs w:val="16"/>
              </w:rPr>
            </w:pPr>
            <w:r w:rsidRPr="00655A7A">
              <w:rPr>
                <w:bCs/>
                <w:sz w:val="16"/>
                <w:szCs w:val="16"/>
              </w:rPr>
              <w:t>коп.</w:t>
            </w:r>
          </w:p>
        </w:tc>
      </w:tr>
      <w:tr w:rsidR="00A24A8C">
        <w:tblPrEx>
          <w:tblCellMar>
            <w:top w:w="0" w:type="dxa"/>
            <w:bottom w:w="0" w:type="dxa"/>
          </w:tblCellMar>
        </w:tblPrEx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A8C" w:rsidRDefault="00A24A8C" w:rsidP="0008172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A8C" w:rsidRDefault="00A24A8C" w:rsidP="00114A0F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Подпись плательщика_______________</w:t>
            </w:r>
          </w:p>
          <w:p w:rsidR="00A24A8C" w:rsidRPr="00114A0F" w:rsidRDefault="00A24A8C" w:rsidP="00114A0F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</w:tbl>
    <w:p w:rsidR="0042723B" w:rsidRDefault="0042723B" w:rsidP="00C232F7"/>
    <w:sectPr w:rsidR="0042723B" w:rsidSect="00FB51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0FF"/>
    <w:rsid w:val="00081723"/>
    <w:rsid w:val="00114A0F"/>
    <w:rsid w:val="00162F4B"/>
    <w:rsid w:val="001C6070"/>
    <w:rsid w:val="0028638A"/>
    <w:rsid w:val="002C0917"/>
    <w:rsid w:val="002C1139"/>
    <w:rsid w:val="003074AF"/>
    <w:rsid w:val="00357807"/>
    <w:rsid w:val="0042723B"/>
    <w:rsid w:val="00432600"/>
    <w:rsid w:val="004A0430"/>
    <w:rsid w:val="005217B7"/>
    <w:rsid w:val="00655A7A"/>
    <w:rsid w:val="00730A5E"/>
    <w:rsid w:val="00760A94"/>
    <w:rsid w:val="00772716"/>
    <w:rsid w:val="00774D2E"/>
    <w:rsid w:val="00781000"/>
    <w:rsid w:val="00783BDE"/>
    <w:rsid w:val="0079100D"/>
    <w:rsid w:val="00831F91"/>
    <w:rsid w:val="0084648A"/>
    <w:rsid w:val="008B69B9"/>
    <w:rsid w:val="00A24A8C"/>
    <w:rsid w:val="00A92591"/>
    <w:rsid w:val="00AD2D29"/>
    <w:rsid w:val="00B8369E"/>
    <w:rsid w:val="00BD105F"/>
    <w:rsid w:val="00C232F7"/>
    <w:rsid w:val="00C500FF"/>
    <w:rsid w:val="00D263AD"/>
    <w:rsid w:val="00E74774"/>
    <w:rsid w:val="00F309BE"/>
    <w:rsid w:val="00FB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23B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23B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_________Microsoft_Word_97-20032.doc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022-sql-1\Terminal\&#1048;&#1085;&#1089;&#1087;&#1077;&#1082;&#1090;&#1086;&#1088;\Template\Word\&#1050;&#1074;&#1080;&#1090;&#1072;&#1085;&#1094;&#1080;&#1103;&#1054;&#1087;&#1083;&#1072;&#1090;&#1099;&#1063;&#1077;&#1088;&#1077;&#1079;&#1057;&#104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КвитанцияОплатыЧерезСБ</Template>
  <TotalTime>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Извещение</vt:lpstr>
    </vt:vector>
  </TitlesOfParts>
  <Company>Company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Администратор</dc:creator>
  <cp:lastModifiedBy>Администратор</cp:lastModifiedBy>
  <cp:revision>1</cp:revision>
  <cp:lastPrinted>2010-07-22T07:50:00Z</cp:lastPrinted>
  <dcterms:created xsi:type="dcterms:W3CDTF">2015-03-30T11:20:00Z</dcterms:created>
  <dcterms:modified xsi:type="dcterms:W3CDTF">2015-03-30T11:26:00Z</dcterms:modified>
</cp:coreProperties>
</file>